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Stockton-on-Tees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Stockton-on-Tees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Stockton-on-Tees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Stockton-on-Tees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Stockton-on-Tees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Stockton-on-Tees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Stockton-on-Tees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Stockton-on-Tees is estimated to be </w:t>
      </w:r>
      <w:r w:rsidRPr="00773DF7">
        <w:rPr>
          <w:rFonts w:ascii="Libre Franklin Light" w:eastAsia="Times New Roman" w:hAnsi="Libre Franklin Light" w:cs="Calibri Light"/>
          <w:b/>
          <w:bCs/>
          <w:color w:val="C45911" w:themeColor="accent2" w:themeShade="BF"/>
        </w:rPr>
        <w:t xml:space="preserve">£3,609,759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Stockton-on-Tees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Stockton-on-Tees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Stockton-on-Tees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Stockton-on-Tees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tockton-on-Tee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Stockton-on-Tees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tockton-on-Tee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Stockton-on-Tees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Stockton-on-Tees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tockton-on-Tee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Stockton-on-Tees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Stockton-on-Tees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Stockton-on-Tees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Stockton-on-Tees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Stockton-on-Tees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Stockton-on-Tees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£3,609,759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Stockton-on-Tees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£58,797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£1,215,956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£87,107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£24,499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£44,914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£2,178,486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£3,609,759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Stockton-on-Tees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Stockton-on-Tees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Stockton-on-Tees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Stockton-on-Tees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8.0%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Stockton-on-Tees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Stockton-on-Tees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Stockton-on-Tees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Stockton-on-Tees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Stockton-on-Tees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8.0%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Stockton-on-Tees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Stockton-on-Tees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Stockton-on-Tees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0206EA2-6044-4654-BBB2-D0A96131B6A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